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9b4c0a" w14:textId="39b4c0a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80161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E80161">
        <w:rPr>
          <w:rFonts w:cs="Arial"/>
        </w:rPr>
        <w:t>rujna</w:t>
      </w:r>
      <w:r w:rsidRPr="00BE62FB">
        <w:rPr>
          <w:rFonts w:cs="Arial"/>
        </w:rPr>
        <w:t xml:space="preserve"> </w:t>
      </w:r>
      <w:r w:rsidR="00532D7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532D7D" w:rsidR="00532D7D" w:rsidP="00532D7D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532D7D" w:rsidRDefault="00532D7D">
      <w:pPr>
        <w:jc w:val="center"/>
        <w:rPr>
          <w:rFonts w:cs="Arial"/>
          <w:b/>
        </w:rPr>
      </w:pPr>
      <w:r w:rsidRPr="00532D7D">
        <w:rPr>
          <w:rFonts w:cs="Arial"/>
          <w:b/>
        </w:rPr>
        <w:t xml:space="preserve"> M. M. FILIPOVIĆ GRADNJA d.o.o., OIB: 13890398816, MBS: 040309930, </w:t>
      </w:r>
      <w:proofErr w:type="spellStart"/>
      <w:r w:rsidRPr="00532D7D">
        <w:rPr>
          <w:rFonts w:cs="Arial"/>
          <w:b/>
        </w:rPr>
        <w:t>Kaštelir</w:t>
      </w:r>
      <w:proofErr w:type="spellEnd"/>
      <w:r w:rsidRPr="00532D7D">
        <w:rPr>
          <w:rFonts w:cs="Arial"/>
          <w:b/>
        </w:rPr>
        <w:t xml:space="preserve"> (</w:t>
      </w:r>
      <w:proofErr w:type="spellStart"/>
      <w:r w:rsidRPr="00532D7D">
        <w:rPr>
          <w:rFonts w:cs="Arial"/>
          <w:b/>
        </w:rPr>
        <w:t>Kaštelir</w:t>
      </w:r>
      <w:proofErr w:type="spellEnd"/>
      <w:r w:rsidRPr="00532D7D">
        <w:rPr>
          <w:rFonts w:cs="Arial"/>
          <w:b/>
        </w:rPr>
        <w:t xml:space="preserve"> - Labinci), </w:t>
      </w:r>
      <w:proofErr w:type="spellStart"/>
      <w:r w:rsidRPr="00532D7D">
        <w:rPr>
          <w:rFonts w:cs="Arial"/>
          <w:b/>
        </w:rPr>
        <w:t>Roškići</w:t>
      </w:r>
      <w:proofErr w:type="spellEnd"/>
      <w:r w:rsidRPr="00532D7D">
        <w:rPr>
          <w:rFonts w:cs="Arial"/>
          <w:b/>
        </w:rPr>
        <w:t xml:space="preserve"> 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>u 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505F63">
        <w:rPr>
          <w:rFonts w:cs="Arial"/>
        </w:rPr>
        <w:t>, dužnik</w:t>
      </w:r>
      <w:r w:rsidR="006853DA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80161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E80161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532D7D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32D7D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32D7D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532D7D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532D7D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532D7D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532D7D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32D7D">
        <w:rPr>
          <w:rFonts w:cs="Arial"/>
        </w:rPr>
        <w:t xml:space="preserve">190.213,16 </w:t>
      </w:r>
      <w:r w:rsidR="00EC24E8">
        <w:rPr>
          <w:rFonts w:cs="Arial"/>
        </w:rPr>
        <w:t xml:space="preserve">EUR. Na današnji dan blokada iznosi </w:t>
      </w:r>
      <w:r w:rsidR="00AA43BF">
        <w:rPr>
          <w:rFonts w:cs="Arial"/>
        </w:rPr>
        <w:t>245.5</w:t>
      </w:r>
      <w:r w:rsidR="007911B8">
        <w:rPr>
          <w:rFonts w:cs="Arial"/>
        </w:rPr>
        <w:t>86</w:t>
      </w:r>
      <w:r w:rsidR="00AA43BF">
        <w:rPr>
          <w:rFonts w:cs="Arial"/>
        </w:rPr>
        <w:t>,</w:t>
      </w:r>
      <w:r w:rsidR="007911B8">
        <w:rPr>
          <w:rFonts w:cs="Arial"/>
        </w:rPr>
        <w:t>04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E80161" w:rsidRDefault="00505F63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neposredno pred održavanje ročišta </w:t>
      </w:r>
      <w:proofErr w:type="spellStart"/>
      <w:r>
        <w:rPr>
          <w:rFonts w:cs="Arial"/>
        </w:rPr>
        <w:t>zz</w:t>
      </w:r>
      <w:proofErr w:type="spellEnd"/>
      <w:r>
        <w:rPr>
          <w:rFonts w:cs="Arial"/>
        </w:rPr>
        <w:t xml:space="preserve"> dužnika zamolio sud odgodu ročišta na kraće vrijeme jer je zbog bolesti supruge spriječen pristupiti na današnje ročište, a smatra kako je njegova nazočnost na ročištu bitna. </w:t>
      </w:r>
      <w:r w:rsidRPr="00BE62FB" w:rsidR="001A18A5">
        <w:rPr>
          <w:rFonts w:cs="Arial"/>
        </w:rPr>
        <w:tab/>
      </w:r>
    </w:p>
    <w:p w:rsidR="00E63992" w:rsidP="00742948" w:rsidRDefault="00E63992">
      <w:pPr>
        <w:jc w:val="both"/>
        <w:rPr>
          <w:rFonts w:cs="Arial"/>
        </w:rPr>
      </w:pPr>
    </w:p>
    <w:p w:rsidR="00505F63" w:rsidP="00742948" w:rsidRDefault="00505F63">
      <w:pPr>
        <w:jc w:val="both"/>
      </w:pPr>
      <w:r>
        <w:tab/>
      </w:r>
    </w:p>
    <w:p w:rsidRPr="00D628C8" w:rsidR="00742948" w:rsidP="00742948" w:rsidRDefault="00742948">
      <w:pPr>
        <w:jc w:val="both"/>
      </w:pPr>
      <w:r w:rsidRPr="00D628C8">
        <w:t xml:space="preserve">SUDAC </w:t>
      </w: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Pr="00505F63" w:rsidR="00E63992" w:rsidP="00505F63" w:rsidRDefault="00742948">
      <w:pPr>
        <w:jc w:val="both"/>
      </w:pPr>
      <w:r>
        <w:tab/>
        <w:t xml:space="preserve">Današnje ročište se odgađa te se istovremeno zakazuje iduće ročište za DAN </w:t>
      </w:r>
      <w:r w:rsidR="00505F63">
        <w:t>16</w:t>
      </w:r>
      <w:r w:rsidR="00E63992">
        <w:t>. rujna</w:t>
      </w:r>
      <w:r>
        <w:t xml:space="preserve"> </w:t>
      </w:r>
      <w:r w:rsidR="00532D7D">
        <w:t>2025</w:t>
      </w:r>
      <w:r>
        <w:t xml:space="preserve">. u </w:t>
      </w:r>
      <w:r w:rsidR="00505F63">
        <w:t xml:space="preserve">9,15 </w:t>
      </w:r>
      <w:r>
        <w:t xml:space="preserve">sati. 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05F63">
        <w:rPr>
          <w:rFonts w:cs="Arial"/>
        </w:rPr>
        <w:t>8,35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505F63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0161" w:rsidRDefault="00E8016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0161" w:rsidRDefault="00E80161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0161" w:rsidRDefault="00E8016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505F63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32D7D" w:rsidP="00532D7D" w:rsidRDefault="00532D7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197/2025-1</w:t>
    </w:r>
    <w:r w:rsidR="00E80161">
      <w:rPr>
        <w:rFonts w:ascii="Arial" w:hAnsi="Arial" w:cs="Arial"/>
      </w:rPr>
      <w:t>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532D7D">
      <w:rPr>
        <w:rFonts w:ascii="Arial" w:hAnsi="Arial" w:cs="Arial"/>
      </w:rPr>
      <w:t>197/2025-</w:t>
    </w:r>
    <w:r w:rsidR="00E80161">
      <w:rPr>
        <w:rFonts w:ascii="Arial" w:hAnsi="Arial" w:cs="Arial"/>
      </w:rPr>
      <w:t>19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331F7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1ED7"/>
    <w:rsid w:val="0046778E"/>
    <w:rsid w:val="00471E38"/>
    <w:rsid w:val="004D73AE"/>
    <w:rsid w:val="004F3811"/>
    <w:rsid w:val="00505F63"/>
    <w:rsid w:val="00532D7D"/>
    <w:rsid w:val="00576B3E"/>
    <w:rsid w:val="005A3F55"/>
    <w:rsid w:val="005D6AA7"/>
    <w:rsid w:val="00603281"/>
    <w:rsid w:val="00626B34"/>
    <w:rsid w:val="00637A2F"/>
    <w:rsid w:val="00675ED3"/>
    <w:rsid w:val="00683B28"/>
    <w:rsid w:val="006853DA"/>
    <w:rsid w:val="00685D0D"/>
    <w:rsid w:val="006A31D7"/>
    <w:rsid w:val="006A334F"/>
    <w:rsid w:val="006D396B"/>
    <w:rsid w:val="00742948"/>
    <w:rsid w:val="00753A24"/>
    <w:rsid w:val="00762F0D"/>
    <w:rsid w:val="00786D6B"/>
    <w:rsid w:val="007911B8"/>
    <w:rsid w:val="00806F71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43BF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63992"/>
    <w:rsid w:val="00E80161"/>
    <w:rsid w:val="00EC24E8"/>
    <w:rsid w:val="00F54B6C"/>
    <w:rsid w:val="00F7305D"/>
    <w:rsid w:val="00FB6C30"/>
    <w:rsid w:val="00FB762E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505F6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505F63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31E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1ED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1ED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1ED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1ED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rujna 2025.</izvorni_sadrzaj>
    <derivirana_varijabla naziv="DomainObject.StvarniPocetakDatum_1">8. rujna 2025.</derivirana_varijabla>
  </DomainObject.StvarniPocetakDatum>
  <DomainObject.StvarniZavrsetakDatum>
    <izvorni_sadrzaj>8. rujna 2025.</izvorni_sadrzaj>
    <derivirana_varijabla naziv="DomainObject.StvarniZavrsetakDatum_1">8. rujna 2025.</derivirana_varijabla>
  </DomainObject.StvarniZavrsetakDatum>
  <DomainObject.PlaniraniZavrsetakDatum>
    <izvorni_sadrzaj>8. rujna 2025.</izvorni_sadrzaj>
    <derivirana_varijabla naziv="DomainObject.PlaniraniZavrsetakDatum_1">8. rujna 2025.</derivirana_varijabla>
  </DomainObject.PlaniraniZavrsetakDatum>
  <DomainObject.PlaniraniPocetakDatum>
    <izvorni_sadrzaj>8. rujna 2025.</izvorni_sadrzaj>
    <derivirana_varijabla naziv="DomainObject.PlaniraniPocetakDatum_1">8. rujna 2025.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2025.</izvorni_sadrzaj>
    <derivirana_varijabla naziv="DomainObject.Zapisnik.DatumKreiranja_1">8.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St-197/2025-19</izvorni_sadrzaj>
    <derivirana_varijabla naziv="DomainObject.Zapisnik.Oznaka_1">St-197/2025-19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2025.</izvorni_sadrzaj>
    <derivirana_varijabla naziv="DomainObject.Predmet.DatumIzradeOptuznogAkta_1">27. svibnja 2025.</derivirana_varijabla>
  </DomainObject.Predmet.DatumIzradeOptuznogAkta>
  <DomainObject.Predmet.DatumIzradeOptuznogAktaFormated>
    <izvorni_sadrzaj>27.5.2025.</izvorni_sadrzaj>
    <derivirana_varijabla naziv="DomainObject.Predmet.DatumIzradeOptuznogAktaFormated_1">27.5.2025.</derivirana_varijabla>
  </DomainObject.Predmet.DatumIzradeOptuznogAktaFormated>
  <DomainObject.Predmet.DatumOsnivanja>
    <izvorni_sadrzaj>27. svibnja 2025.</izvorni_sadrzaj>
    <derivirana_varijabla naziv="DomainObject.Predmet.DatumOsnivanja_1">27.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2025.</izvorni_sadrzaj>
    <derivirana_varijabla naziv="DomainObject.Predmet.DatumPrimitkaOptuznogAkta_1">27.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St-197/2025</izvorni_sadrzaj>
    <derivirana_varijabla naziv="DomainObject.Predmet.OznakaBroj_1">St-197/2025</derivirana_varijabla>
  </DomainObject.Predmet.OznakaBroj>
  <DomainObject.Predmet.OznakaBrojOptuznogAkta>
    <izvorni_sadrzaj>04-06-25-2086</izvorni_sadrzaj>
    <derivirana_varijabla naziv="DomainObject.Predmet.OznakaBrojOptuznogAkta_1">04-06-25-2086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M. FILIPOVIĆ GRADNJA d.o.o., KAŠTELIR zastupanog po punomoćniku Marko Filipović</izvorni_sadrzaj>
    <derivirana_varijabla naziv="DomainObject.Predmet.ProtustrankaFormated_1">  M. M. FILIPOVIĆ GRADNJA d.o.o., KAŠTELIR zastupanog po punomoćniku Marko Filipović</derivirana_varijabla>
  </DomainObject.Predmet.ProtustrankaFormated>
  <DomainObject.Predmet.ProtustrankaFormatedOIB>
    <izvorni_sadrzaj>  M. M. FILIPOVIĆ GRADNJA d.o.o., KAŠTELIR, OIB 13890398816 zastupanog po punomoćniku Marko Filipović</izvorni_sadrzaj>
    <derivirana_varijabla naziv="DomainObject.Predmet.ProtustrankaFormatedOIB_1">  M. M. FILIPOVIĆ GRADNJA d.o.o., KAŠTELIR, OIB 13890398816 zastupanog po punomoćniku Marko Filipović</derivirana_varijabla>
  </DomainObject.Predmet.ProtustrankaFormatedOIB>
  <DomainObject.Predmet.ProtustrankaFormatedWithAdress>
    <izvorni_sadrzaj> M. M. FILIPOVIĆ GRADNJA d.o.o., KAŠTELIR, Roškići 6, 52464 Kaštelir zastupanog po punomoćniku Marko Filipović</izvorni_sadrzaj>
    <derivirana_varijabla naziv="DomainObject.Predmet.ProtustrankaFormatedWithAdress_1"> M. M. FILIPOVIĆ GRADNJA d.o.o., KAŠTELIR, Roškići 6, 52464 Kaštelir zastupanog po punomoćniku Marko Filipović</derivirana_varijabla>
  </DomainObject.Predmet.ProtustrankaFormatedWithAdress>
  <DomainObject.Predmet.ProtustrankaFormatedWithAdressOIB>
    <izvorni_sadrzaj> M. M. FILIPOVIĆ GRADNJA d.o.o., KAŠTELIR, OIB 13890398816, Roškići 6, 52464 Kaštelir zastupanog po punomoćniku Marko Filipović</izvorni_sadrzaj>
    <derivirana_varijabla naziv="DomainObject.Predmet.ProtustrankaFormatedWithAdressOIB_1"> M. M. FILIPOVIĆ GRADNJA d.o.o., KAŠTELIR, OIB 13890398816, Roškići 6, 52464 Kaštelir zastupanog po punomoćniku Marko Filipović</derivirana_varijabla>
  </DomainObject.Predmet.ProtustrankaFormatedWithAdressOIB>
  <DomainObject.Predmet.ProtustrankaWithAdress>
    <izvorni_sadrzaj>M. M. FILIPOVIĆ GRADNJA d.o.o., KAŠTELIR Roškići 6, 52464 Kaštelir</izvorni_sadrzaj>
    <derivirana_varijabla naziv="DomainObject.Predmet.ProtustrankaWithAdress_1">M. M. FILIPOVIĆ GRADNJA d.o.o., KAŠTELIR Roškići 6, 52464 Kaštelir</derivirana_varijabla>
  </DomainObject.Predmet.ProtustrankaWithAdress>
  <DomainObject.Predmet.ProtustrankaWithAdressOIB>
    <izvorni_sadrzaj>M. M. FILIPOVIĆ GRADNJA d.o.o., KAŠTELIR, OIB 13890398816, Roškići 6, 52464 Kaštelir</izvorni_sadrzaj>
    <derivirana_varijabla naziv="DomainObject.Predmet.ProtustrankaWithAdressOIB_1">M. M. FILIPOVIĆ GRADNJA d.o.o., KAŠTELIR, OIB 13890398816, Roškići 6, 52464 Kaštelir</derivirana_varijabla>
  </DomainObject.Predmet.ProtustrankaWithAdressOIB>
  <DomainObject.Predmet.ProtustrankaNazivFormated>
    <izvorni_sadrzaj>M. M. FILIPOVIĆ GRADNJA d.o.o., KAŠTELIR</izvorni_sadrzaj>
    <derivirana_varijabla naziv="DomainObject.Predmet.ProtustrankaNazivFormated_1">M. M. FILIPOVIĆ GRADNJA d.o.o., KAŠTELIR</derivirana_varijabla>
  </DomainObject.Predmet.ProtustrankaNazivFormated>
  <DomainObject.Predmet.ProtustrankaNazivFormatedOIB>
    <izvorni_sadrzaj>M. M. FILIPOVIĆ GRADNJA d.o.o., KAŠTELIR, OIB 13890398816</izvorni_sadrzaj>
    <derivirana_varijabla naziv="DomainObject.Predmet.ProtustrankaNazivFormatedOIB_1">M. M. FILIPOVIĆ GRADNJA d.o.o., KAŠTELIR, OIB 13890398816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190213.16</izvorni_sadrzaj>
    <derivirana_varijabla naziv="DomainObject.Predmet.TrenutnaVrijednost_1">190213.16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M. M. FILIPOVIĆ GRADNJA d.o.o., KAŠTELIR zastupanog po punomoćniku Marko Filipović</item>
    </izvorni_sadrzaj>
    <derivirana_varijabla naziv="DomainObject.Predmet.ProtuStrankaListFormated_1">
      <item>M. M. FILIPOVIĆ GRADNJA d.o.o., KAŠTELIR zastupanog po punomoćniku Marko Filipović</item>
    </derivirana_varijabla>
  </DomainObject.Predmet.ProtuStrankaListFormated>
  <DomainObject.Predmet.ProtuStrankaListFormatedOIB>
    <izvorni_sadrzaj>
      <item>M. M. FILIPOVIĆ GRADNJA d.o.o., KAŠTELIR, OIB 13890398816 zastupanog po punomoćniku Marko Filipović</item>
    </izvorni_sadrzaj>
    <derivirana_varijabla naziv="DomainObject.Predmet.ProtuStrankaListFormatedOIB_1">
      <item>M. M. FILIPOVIĆ GRADNJA d.o.o., KAŠTELIR, OIB 13890398816 zastupanog po punomoćniku Marko Filipović</item>
    </derivirana_varijabla>
  </DomainObject.Predmet.ProtuStrankaListFormatedOIB>
  <DomainObject.Predmet.ProtuStrankaListFormatedWithAdress>
    <izvorni_sadrzaj>
      <item>M. M. FILIPOVIĆ GRADNJA d.o.o., KAŠTELIR, Roškići 6, 52464 Kaštelir zastupanog po punomoćniku Marko Filipović</item>
    </izvorni_sadrzaj>
    <derivirana_varijabla naziv="DomainObject.Predmet.ProtuStrankaListFormatedWithAdress_1">
      <item>M. M. FILIPOVIĆ GRADNJA d.o.o., KAŠTELIR, Roškići 6, 52464 Kaštelir zastupanog po punomoćniku Marko Filipović</item>
    </derivirana_varijabla>
  </DomainObject.Predmet.ProtuStrankaListFormatedWithAdress>
  <DomainObject.Predmet.ProtuStrankaListFormatedWithAdressOIB>
    <izvorni_sadrzaj>
      <item>M. M. FILIPOVIĆ GRADNJA d.o.o., KAŠTELIR, OIB 13890398816, Roškići 6, 52464 Kaštelir zastupanog po punomoćniku Marko Filipović</item>
    </izvorni_sadrzaj>
    <derivirana_varijabla naziv="DomainObject.Predmet.ProtuStrankaListFormatedWithAdressOIB_1">
      <item>M. M. FILIPOVIĆ GRADNJA d.o.o., KAŠTELIR, OIB 13890398816, Roškići 6, 52464 Kaštelir zastupanog po punomoćniku Marko Filipović</item>
    </derivirana_varijabla>
  </DomainObject.Predmet.ProtuStrankaListFormatedWithAdressOIB>
  <DomainObject.Predmet.ProtuStrankaListNazivFormated>
    <izvorni_sadrzaj>
      <item>M. M. FILIPOVIĆ GRADNJA d.o.o., KAŠTELIR</item>
    </izvorni_sadrzaj>
    <derivirana_varijabla naziv="DomainObject.Predmet.ProtuStrankaListNazivFormated_1">
      <item>M. M. FILIPOVIĆ GRADNJA d.o.o., KAŠTELIR</item>
    </derivirana_varijabla>
  </DomainObject.Predmet.ProtuStrankaListNazivFormated>
  <DomainObject.Predmet.ProtuStrankaListNazivFormatedOIB>
    <izvorni_sadrzaj>
      <item>M. M. FILIPOVIĆ GRADNJA d.o.o., KAŠTELIR, OIB 13890398816</item>
    </izvorni_sadrzaj>
    <derivirana_varijabla naziv="DomainObject.Predmet.ProtuStrankaListNazivFormatedOIB_1">
      <item>M. M. FILIPOVIĆ GRADNJA d.o.o., KAŠTELIR, OIB 13890398816</item>
    </derivirana_varijabla>
  </DomainObject.Predmet.ProtuStrankaListNazivFormatedOIB>
  <DomainObject.Predmet.OstaliListFormated>
    <izvorni_sadrzaj>
      <item>Marko Filipović punomoćnik sudionika u postupku M. M. FILIPOVIĆ GRADNJA d.o.o., KAŠTELIR</item>
    </izvorni_sadrzaj>
    <derivirana_varijabla naziv="DomainObject.Predmet.OstaliListFormated_1">
      <item>Marko Filipović punomoćnik sudionika u postupku M. M. FILIPOVIĆ GRADNJA d.o.o., KAŠTELIR</item>
    </derivirana_varijabla>
  </DomainObject.Predmet.OstaliListFormated>
  <DomainObject.Predmet.OstaliListFormatedOIB>
    <izvorni_sadrzaj>
      <item>Marko Filipović, OIB 80556500160 punomoćnik sudionika u postupku M. M. FILIPOVIĆ GRADNJA d.o.o., KAŠTELIR</item>
    </izvorni_sadrzaj>
    <derivirana_varijabla naziv="DomainObject.Predmet.OstaliListFormatedOIB_1">
      <item>Marko Filipović, OIB 80556500160 punomoćnik sudionika u postupku M. M. FILIPOVIĆ GRADNJA d.o.o., KAŠTELIR</item>
    </derivirana_varijabla>
  </DomainObject.Predmet.OstaliListFormatedOIB>
  <DomainObject.Predmet.OstaliListFormatedWithAdress>
    <izvorni_sadrzaj>
      <item>Marko Filipović, Roškići 6, 52464 Roškići punomoćnik sudionika u postupku M. M. FILIPOVIĆ GRADNJA d.o.o., KAŠTELIR</item>
    </izvorni_sadrzaj>
    <derivirana_varijabla naziv="DomainObject.Predmet.OstaliListFormatedWithAdress_1">
      <item>Marko Filipović, Roškići 6, 52464 Roškići punomoćnik sudionika u postupku M. M. FILIPOVIĆ GRADNJA d.o.o., KAŠTELIR</item>
    </derivirana_varijabla>
  </DomainObject.Predmet.OstaliListFormatedWithAdress>
  <DomainObject.Predmet.OstaliListFormatedWithAdressOIB>
    <izvorni_sadrzaj>
      <item>Marko Filipović, OIB 80556500160, Roškići 6, 52464 Roškići punomoćnik sudionika u postupku M. M. FILIPOVIĆ GRADNJA d.o.o., KAŠTELIR</item>
    </izvorni_sadrzaj>
    <derivirana_varijabla naziv="DomainObject.Predmet.OstaliListFormatedWithAdressOIB_1">
      <item>Marko Filipović, OIB 80556500160, Roškići 6, 52464 Roškići punomoćnik sudionika u postupku M. M. FILIPOVIĆ GRADNJA d.o.o., KAŠTELIR</item>
    </derivirana_varijabla>
  </DomainObject.Predmet.OstaliListFormatedWithAdressOIB>
  <DomainObject.Predmet.OstaliListNazivFormated>
    <izvorni_sadrzaj>
      <item>Marko Filipović</item>
    </izvorni_sadrzaj>
    <derivirana_varijabla naziv="DomainObject.Predmet.OstaliListNazivFormated_1">
      <item>Marko Filipović</item>
    </derivirana_varijabla>
  </DomainObject.Predmet.OstaliListNazivFormated>
  <DomainObject.Predmet.OstaliListNazivFormatedOIB>
    <izvorni_sadrzaj>
      <item>Marko Filipović, OIB 80556500160</item>
    </izvorni_sadrzaj>
    <derivirana_varijabla naziv="DomainObject.Predmet.OstaliListNazivFormatedOIB_1">
      <item>Marko Filipović, OIB 80556500160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rujna 2025.</izvorni_sadrzaj>
    <derivirana_varijabla naziv="DomainObject.Datum_1">8. rujna 2025.</derivirana_varijabla>
  </DomainObject.Datum>
  <DomainObject.PoslovniBrojDokumenta>
    <izvorni_sadrzaj>St-197/2025-19</izvorni_sadrzaj>
    <derivirana_varijabla naziv="DomainObject.PoslovniBrojDokumenta_1">St-197/2025-19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M. M. FILIPOVIĆ GRADNJA d.o.o., KAŠTELIR</izvorni_sadrzaj>
    <derivirana_varijabla naziv="DomainObject.Predmet.ProtustrankaIDrugi_1">M. M. FILIPOVIĆ GRADNJA d.o.o., KAŠTELIR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M. M. FILIPOVIĆ GRADNJA d.o.o., KAŠTELIR, OIB 13890398816, Roškići 6, 52464 Kaštelir</izvorni_sadrzaj>
    <derivirana_varijabla naziv="DomainObject.Predmet.ProtustrankaIDrugiAdressOIB_1">M. M. FILIPOVIĆ GRADNJA d.o.o., KAŠTELIR, OIB 13890398816, Roškići 6,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M. FILIPOVIĆ GRADNJA d.o.o., KAŠTELIR</item>
      <item>Financijska agencija (FINA)</item>
      <item>Marko Filipović</item>
    </izvorni_sadrzaj>
    <derivirana_varijabla naziv="DomainObject.Predmet.SudioniciListNaziv_1">
      <item>M. M. FILIPOVIĆ GRADNJA d.o.o., KAŠTELIR</item>
      <item>Financijska agencija (FINA)</item>
      <item>Marko Filipović</item>
    </derivirana_varijabla>
  </DomainObject.Predmet.SudioniciListNaziv>
  <DomainObject.Predmet.SudioniciListAdressOIB>
    <izvorni_sadrzaj>
      <item>M. M. FILIPOVIĆ GRADNJA d.o.o., KAŠTELIR, OIB 13890398816, Roškići 6,52464 Kaštelir</item>
      <item>Financijska agencija (FINA), OIB 85821130368, GIARDINI 5,52100 Pula</item>
      <item>Marko Filipović, OIB 80556500160, Roškići 6,52464 Roškići</item>
    </izvorni_sadrzaj>
    <derivirana_varijabla naziv="DomainObject.Predmet.SudioniciListAdressOIB_1">
      <item>M. M. FILIPOVIĆ GRADNJA d.o.o., KAŠTELIR, OIB 13890398816, Roškići 6,52464 Kaštelir</item>
      <item>Financijska agencija (FINA), OIB 85821130368, GIARDINI 5,52100 Pula</item>
      <item>Marko Filipović, OIB 80556500160, Roškići 6,52464 Roškići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13890398816</item>
      <item>, OIB 85821130368</item>
      <item>, OIB 80556500160</item>
    </izvorni_sadrzaj>
    <derivirana_varijabla naziv="DomainObject.Predmet.SudioniciListNazivOIB_1">
      <item>, OIB 13890398816</item>
      <item>, OIB 85821130368</item>
      <item>, OIB 80556500160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2025.</izvorni_sadrzaj>
    <derivirana_varijabla naziv="DomainObject.Predmet.DatumPocetkaProcesa_1">27.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5F41A-7540-48DC-9F00-816C4C01273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275</properties:Words>
  <properties:Characters>1512</properties:Characters>
  <properties:Lines>50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1824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2025-09-08T06:17:00Z</dcterms:created>
  <dc:creator>epincin</dc:creator>
  <cp:lastModifiedBy>Sanja Prodan</cp:lastModifiedBy>
  <cp:lastPrinted>2025-09-08T07:29:00Z</cp:lastPrinted>
  <dcterms:modified xmlns:xsi="http://www.w3.org/2001/XMLSchema-instance" xsi:type="dcterms:W3CDTF">2025-09-08T07:42:00Z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St-197/2025-19 / Zapisnik - Ročište radi rasprave o uvjetima za otvaranje steč. post. (St-197-2025-19-mm filipović gradnja drugo 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